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37A28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D37A2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D37A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D37A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D37A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D37A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D37A2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D37A28">
        <w:rPr>
          <w:b w:val="0"/>
        </w:rPr>
        <w:t xml:space="preserve"> 62/2307-21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37A28" w:rsidP="00232C8F">
            <w:r>
              <w:t>Педагог-психолог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D37A28" w:rsidP="00232C8F">
            <w:r>
              <w:t>25484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D37A28" w:rsidRPr="00D37A28">
        <w:rPr>
          <w:rStyle w:val="aa"/>
        </w:rPr>
        <w:t xml:space="preserve"> Педагогический персонал  (не 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D37A28" w:rsidRPr="00D37A28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D37A28" w:rsidRPr="00D37A28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37A28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D37A28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37A28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D37A28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D37A28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0860E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D37A2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37A28" w:rsidRPr="00D15B1E" w:rsidRDefault="00D37A2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7A28" w:rsidRPr="00D15B1E" w:rsidRDefault="00D37A28" w:rsidP="00AD14A4">
            <w:pPr>
              <w:rPr>
                <w:rStyle w:val="a7"/>
              </w:rPr>
            </w:pPr>
          </w:p>
        </w:tc>
      </w:tr>
      <w:tr w:rsidR="00D37A2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37A28" w:rsidRPr="00D15B1E" w:rsidRDefault="00D37A2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7A28" w:rsidRPr="00D15B1E" w:rsidRDefault="00D37A28" w:rsidP="00AD14A4">
            <w:pPr>
              <w:rPr>
                <w:rStyle w:val="a7"/>
              </w:rPr>
            </w:pPr>
          </w:p>
        </w:tc>
      </w:tr>
      <w:tr w:rsidR="00D37A2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37A28" w:rsidRPr="00D15B1E" w:rsidRDefault="00D37A2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7A28" w:rsidRPr="00D15B1E" w:rsidRDefault="00D37A28" w:rsidP="00AD14A4">
            <w:pPr>
              <w:rPr>
                <w:rStyle w:val="a7"/>
              </w:rPr>
            </w:pPr>
          </w:p>
        </w:tc>
      </w:tr>
      <w:tr w:rsidR="00D37A2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37A28" w:rsidRPr="00D15B1E" w:rsidRDefault="00D37A2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7A28" w:rsidRPr="00D15B1E" w:rsidRDefault="00D37A28" w:rsidP="00AD14A4">
            <w:pPr>
              <w:rPr>
                <w:rStyle w:val="a7"/>
              </w:rPr>
            </w:pPr>
          </w:p>
        </w:tc>
      </w:tr>
      <w:tr w:rsidR="00D37A2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37A28" w:rsidRPr="00D15B1E" w:rsidRDefault="00D37A2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7A28" w:rsidRPr="00D15B1E" w:rsidRDefault="00D37A28" w:rsidP="00AD14A4">
            <w:pPr>
              <w:rPr>
                <w:rStyle w:val="a7"/>
              </w:rPr>
            </w:pPr>
          </w:p>
        </w:tc>
      </w:tr>
      <w:tr w:rsidR="00D37A2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37A28" w:rsidRPr="00D15B1E" w:rsidRDefault="00D37A2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7A28" w:rsidRPr="00D15B1E" w:rsidRDefault="00D37A28" w:rsidP="00AD14A4">
            <w:pPr>
              <w:rPr>
                <w:rStyle w:val="a7"/>
              </w:rPr>
            </w:pPr>
          </w:p>
        </w:tc>
      </w:tr>
      <w:tr w:rsidR="00D37A28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D37A28" w:rsidRPr="00D15B1E" w:rsidRDefault="00D37A28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7A28" w:rsidRPr="00D15B1E" w:rsidRDefault="00D37A28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D37A28" w:rsidRPr="00D37A28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D37A28" w:rsidRPr="00D37A28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F2C0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CF2C0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CF2C0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37A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37A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37A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37A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37A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37A2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D37A2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CF2C0C" w:rsidRPr="00CF2C0C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CF2C0C" w:rsidRPr="00CF2C0C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37A28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37A28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37A2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D37A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37A28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D37A28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D37A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D37A28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CF2C0C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CF2C0C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D37A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D37A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D37A2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37A28" w:rsidRPr="00D37A28" w:rsidRDefault="00D37A28" w:rsidP="00EF07A3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37A28" w:rsidRPr="00D37A28" w:rsidRDefault="00D37A28" w:rsidP="00EF07A3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37A28" w:rsidRPr="00D37A28" w:rsidRDefault="00D37A28" w:rsidP="00EF07A3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37A28" w:rsidRPr="00D37A28" w:rsidRDefault="00D37A28" w:rsidP="00EF07A3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37A28" w:rsidRPr="00D37A28" w:rsidRDefault="00D37A28" w:rsidP="00EF07A3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37A28" w:rsidRPr="00D37A28" w:rsidRDefault="00D37A28" w:rsidP="00EF07A3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7A28" w:rsidRPr="00D37A28" w:rsidRDefault="00D37A28" w:rsidP="004E51DC">
            <w:pPr>
              <w:pStyle w:val="a8"/>
            </w:pPr>
          </w:p>
        </w:tc>
      </w:tr>
      <w:tr w:rsidR="00D37A28" w:rsidRPr="00D37A28" w:rsidTr="00D37A2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37A28" w:rsidRPr="00D37A28" w:rsidRDefault="00D37A28" w:rsidP="00EF07A3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7A28" w:rsidRPr="00D37A28" w:rsidRDefault="00D37A28" w:rsidP="004E51DC">
            <w:pPr>
              <w:pStyle w:val="a8"/>
              <w:rPr>
                <w:vertAlign w:val="superscript"/>
              </w:rPr>
            </w:pPr>
            <w:r w:rsidRPr="00D37A28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D37A2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62/2307-21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CF2C0C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CF2C0C" w:rsidRPr="00CF2C0C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 (не 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48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62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2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F37F8DB8B15A4D6F822500C98B7FAFBF"/>
    <w:docVar w:name="rm_id" w:val="6707"/>
    <w:docVar w:name="rm_name" w:val="                                          "/>
    <w:docVar w:name="rm_number" w:val=" 62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CF2C0C"/>
    <w:rsid w:val="00D15B1E"/>
    <w:rsid w:val="00D37A28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2022-02-17T02:36:00Z</dcterms:created>
  <dcterms:modified xsi:type="dcterms:W3CDTF">2022-02-18T08:23:00Z</dcterms:modified>
</cp:coreProperties>
</file>